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1B677983"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B07AF">
        <w:rPr>
          <w:rStyle w:val="Strong"/>
          <w:lang w:val="en-GB"/>
        </w:rPr>
        <w:t>21-w006-20</w:t>
      </w:r>
      <w:bookmarkStart w:id="4" w:name="_GoBack"/>
      <w:bookmarkEnd w:id="4"/>
      <w:r w:rsidR="001B07AF" w:rsidRPr="00E853FC">
        <w:rPr>
          <w:b/>
          <w:bCs/>
          <w:lang w:val="en-GB"/>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DC756" w14:textId="77777777" w:rsidR="0078765D" w:rsidRDefault="0078765D">
      <w:r>
        <w:separator/>
      </w:r>
    </w:p>
  </w:endnote>
  <w:endnote w:type="continuationSeparator" w:id="0">
    <w:p w14:paraId="2668B6D7" w14:textId="77777777" w:rsidR="0078765D" w:rsidRDefault="0078765D">
      <w:r>
        <w:continuationSeparator/>
      </w:r>
    </w:p>
  </w:endnote>
  <w:endnote w:type="continuationNotice" w:id="1">
    <w:p w14:paraId="6904C71B" w14:textId="77777777" w:rsidR="0078765D" w:rsidRDefault="00787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37705" w14:textId="77777777" w:rsidR="00E853FC" w:rsidRDefault="00E853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B07AF" w:rsidRPr="001B07A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B07AF" w:rsidRPr="001B07AF">
      <w:rPr>
        <w:noProof/>
        <w:color w:val="17365D" w:themeColor="text2" w:themeShade="BF"/>
        <w:lang w:val="sv-SE"/>
      </w:rPr>
      <w:t>4</w:t>
    </w:r>
    <w:r>
      <w:rPr>
        <w:color w:val="17365D" w:themeColor="text2" w:themeShade="BF"/>
      </w:rPr>
      <w:fldChar w:fldCharType="end"/>
    </w:r>
  </w:p>
  <w:p w14:paraId="213B5D63" w14:textId="0AAC3608" w:rsidR="00133D55" w:rsidRDefault="00133D55" w:rsidP="004878F3">
    <w:pPr>
      <w:pStyle w:val="Footer"/>
    </w:pPr>
    <w:r>
      <w:fldChar w:fldCharType="begin"/>
    </w:r>
    <w:r>
      <w:instrText xml:space="preserve"> DATE \@ "yyyy-MM-dd" </w:instrText>
    </w:r>
    <w:r>
      <w:fldChar w:fldCharType="separate"/>
    </w:r>
    <w:r w:rsidR="001B07AF">
      <w:rPr>
        <w:noProof/>
      </w:rPr>
      <w:t>2020-10-08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50F73" w14:textId="77777777" w:rsidR="00E853FC" w:rsidRDefault="00E85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6E24C" w14:textId="77777777" w:rsidR="0078765D" w:rsidRDefault="0078765D">
      <w:r>
        <w:separator/>
      </w:r>
    </w:p>
  </w:footnote>
  <w:footnote w:type="continuationSeparator" w:id="0">
    <w:p w14:paraId="09562F2E" w14:textId="77777777" w:rsidR="0078765D" w:rsidRDefault="0078765D">
      <w:r>
        <w:continuationSeparator/>
      </w:r>
    </w:p>
  </w:footnote>
  <w:footnote w:type="continuationNotice" w:id="1">
    <w:p w14:paraId="5DAD7E4D" w14:textId="77777777" w:rsidR="0078765D" w:rsidRDefault="0078765D"/>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BB0B6" w14:textId="77777777" w:rsidR="00E853FC" w:rsidRDefault="00E853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23AB0" w14:textId="77777777" w:rsidR="00E853FC" w:rsidRDefault="00E853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07AF"/>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65D"/>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98D2305-33F6-4B10-98EB-72B59177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1260</Words>
  <Characters>7184</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2020-07-06T13:14:00Z</dcterms:created>
  <dcterms:modified xsi:type="dcterms:W3CDTF">2020-10-08T00:19:00Z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